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349" w:rsidRPr="00986004" w:rsidRDefault="00B870FB" w:rsidP="00EE2F85">
      <w:pPr>
        <w:pStyle w:val="a3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ЛИСТ ЭЛЕКТРОННОГО СОГЛАСОВАНИЯ</w:t>
      </w:r>
    </w:p>
    <w:p w:rsidR="00CB5349" w:rsidRPr="00FD3E52" w:rsidRDefault="008F107B" w:rsidP="008F107B">
      <w:pPr>
        <w:pStyle w:val="a3"/>
        <w:jc w:val="center"/>
      </w:pPr>
      <w:r>
        <w:t>приказа</w:t>
      </w:r>
    </w:p>
    <w:p w:rsidR="00BD3DDF" w:rsidRPr="00CA2A74" w:rsidRDefault="00CA2A74" w:rsidP="003D243C">
      <w:pPr>
        <w:pStyle w:val="a3"/>
        <w:spacing w:after="0" w:line="100" w:lineRule="atLeast"/>
        <w:jc w:val="center"/>
        <w:rPr>
          <w:u w:val="single"/>
        </w:rPr>
      </w:pPr>
      <w:r w:rsidRPr="00CA2A74">
        <w:rPr>
          <w:u w:val="single"/>
        </w:rPr>
        <w:t xml:space="preserve">О проведении конкурса на замещение вакантной должности государственной гражданской службы Российской Федерации в Инспекции Федеральной налоговой службы № 24 по г. Москве </w:t>
      </w:r>
    </w:p>
    <w:p w:rsidR="00BD3DDF" w:rsidRDefault="003D243C" w:rsidP="003D243C">
      <w:pPr>
        <w:pStyle w:val="a3"/>
        <w:spacing w:after="0" w:line="10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>к</w:t>
      </w:r>
      <w:r w:rsidR="00BD3DDF">
        <w:rPr>
          <w:sz w:val="16"/>
          <w:szCs w:val="16"/>
        </w:rPr>
        <w:t>раткое содержание</w:t>
      </w:r>
    </w:p>
    <w:p w:rsidR="00CA2A74" w:rsidRPr="00FD3E52" w:rsidRDefault="00FD3E52" w:rsidP="003D243C">
      <w:pPr>
        <w:pStyle w:val="a3"/>
        <w:spacing w:after="0" w:line="100" w:lineRule="atLeast"/>
        <w:jc w:val="center"/>
        <w:rPr>
          <w:b/>
          <w:sz w:val="24"/>
          <w:u w:val="single"/>
        </w:rPr>
      </w:pPr>
      <w:r w:rsidRPr="00FD3E52">
        <w:rPr>
          <w:b/>
          <w:sz w:val="24"/>
          <w:u w:val="single"/>
        </w:rPr>
        <w:t>от 29.10.2024 № 111</w:t>
      </w:r>
    </w:p>
    <w:p w:rsidR="00DC2468" w:rsidRPr="00DC2468" w:rsidRDefault="00DC2468" w:rsidP="00DC2468">
      <w:pPr>
        <w:rPr>
          <w:vanish/>
        </w:rPr>
      </w:pPr>
    </w:p>
    <w:tbl>
      <w:tblPr>
        <w:tblpPr w:leftFromText="180" w:rightFromText="180" w:vertAnchor="text" w:horzAnchor="margin" w:tblpX="670" w:tblpY="233"/>
        <w:tblW w:w="9951" w:type="dxa"/>
        <w:tblLook w:val="0000" w:firstRow="0" w:lastRow="0" w:firstColumn="0" w:lastColumn="0" w:noHBand="0" w:noVBand="0"/>
      </w:tblPr>
      <w:tblGrid>
        <w:gridCol w:w="2083"/>
        <w:gridCol w:w="2149"/>
        <w:gridCol w:w="1512"/>
        <w:gridCol w:w="2131"/>
        <w:gridCol w:w="2076"/>
      </w:tblGrid>
      <w:tr w:rsidR="00712B88" w:rsidRPr="00986004" w:rsidTr="00CA2A74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88" w:rsidRPr="00986004" w:rsidRDefault="00712B88" w:rsidP="00CA2A74">
            <w:pPr>
              <w:jc w:val="center"/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712B88" w:rsidP="00CA2A74">
            <w:pPr>
              <w:jc w:val="center"/>
            </w:pPr>
            <w:r>
              <w:t>ФИО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712B88" w:rsidP="00CA2A74">
            <w:pPr>
              <w:jc w:val="center"/>
            </w:pPr>
            <w:r>
              <w:t>Дата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Default="00712B88" w:rsidP="00CA2A74">
            <w:pPr>
              <w:jc w:val="center"/>
            </w:pPr>
            <w:r>
              <w:t>Согласование/</w:t>
            </w:r>
          </w:p>
          <w:p w:rsidR="00712B88" w:rsidRPr="00986004" w:rsidRDefault="00712B88" w:rsidP="00CA2A74">
            <w:pPr>
              <w:jc w:val="center"/>
            </w:pPr>
            <w:r>
              <w:t>Несогласование</w:t>
            </w:r>
          </w:p>
          <w:p w:rsidR="00712B88" w:rsidRPr="00986004" w:rsidRDefault="00712B88" w:rsidP="00CA2A74">
            <w:pPr>
              <w:jc w:val="center"/>
            </w:pPr>
            <w:r w:rsidRPr="00986004">
              <w:t>(+</w:t>
            </w:r>
            <w:r>
              <w:t>/-</w:t>
            </w:r>
            <w:r w:rsidRPr="00986004">
              <w:t>)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712B88" w:rsidP="00CA2A74">
            <w:pPr>
              <w:jc w:val="center"/>
            </w:pPr>
            <w:r>
              <w:t>Примечание</w:t>
            </w:r>
          </w:p>
        </w:tc>
      </w:tr>
      <w:tr w:rsidR="00712B88" w:rsidRPr="00986004" w:rsidTr="00CA2A74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CA2A74" w:rsidP="00CA2A74">
            <w:pPr>
              <w:jc w:val="center"/>
            </w:pPr>
            <w:r>
              <w:t>04 Отдел кадров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Default="00CA2A74" w:rsidP="00CA2A74">
            <w:pPr>
              <w:jc w:val="center"/>
            </w:pPr>
            <w:proofErr w:type="spellStart"/>
            <w:r>
              <w:t>Тюнина</w:t>
            </w:r>
            <w:proofErr w:type="spellEnd"/>
            <w:r>
              <w:t xml:space="preserve"> Марина Анатольевна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CA2A74" w:rsidP="00CA2A74">
            <w:pPr>
              <w:jc w:val="center"/>
            </w:pPr>
            <w:r>
              <w:t>28.10.2024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CA2A74" w:rsidP="00CA2A74">
            <w:pPr>
              <w:jc w:val="center"/>
            </w:pPr>
            <w:r>
              <w:t>+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712B88" w:rsidP="00CA2A74">
            <w:pPr>
              <w:jc w:val="center"/>
            </w:pPr>
          </w:p>
        </w:tc>
      </w:tr>
      <w:tr w:rsidR="00CA2A74" w:rsidRPr="00986004" w:rsidTr="00CA2A74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74" w:rsidRDefault="00CA2A74" w:rsidP="00CA2A74">
            <w:pPr>
              <w:jc w:val="center"/>
            </w:pPr>
            <w:r>
              <w:t>02 Отдел общего и хозяйственного обеспечения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74" w:rsidRDefault="00CA2A74" w:rsidP="00CA2A74">
            <w:pPr>
              <w:jc w:val="center"/>
            </w:pPr>
            <w:proofErr w:type="spellStart"/>
            <w:r>
              <w:t>Болошова</w:t>
            </w:r>
            <w:proofErr w:type="spellEnd"/>
            <w:r>
              <w:t xml:space="preserve"> Софья Николаевна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74" w:rsidRDefault="00CA2A74" w:rsidP="00CA2A74">
            <w:pPr>
              <w:jc w:val="center"/>
            </w:pPr>
            <w:r>
              <w:t>28.10.2024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74" w:rsidRDefault="00CA2A74" w:rsidP="00CA2A74">
            <w:pPr>
              <w:jc w:val="center"/>
            </w:pPr>
            <w:r>
              <w:t>+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74" w:rsidRPr="00986004" w:rsidRDefault="00CA2A74" w:rsidP="00CA2A74">
            <w:pPr>
              <w:jc w:val="center"/>
            </w:pPr>
          </w:p>
        </w:tc>
      </w:tr>
      <w:tr w:rsidR="00CA2A74" w:rsidRPr="00986004" w:rsidTr="00CA2A74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74" w:rsidRDefault="00CA2A74" w:rsidP="00CA2A74">
            <w:pPr>
              <w:jc w:val="center"/>
            </w:pPr>
            <w:r>
              <w:t>05 Правовой отдел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74" w:rsidRDefault="00CA2A74" w:rsidP="00CA2A74">
            <w:pPr>
              <w:jc w:val="center"/>
            </w:pPr>
            <w:proofErr w:type="spellStart"/>
            <w:r>
              <w:t>Тельпиз</w:t>
            </w:r>
            <w:proofErr w:type="spellEnd"/>
            <w:r>
              <w:t xml:space="preserve"> Екатерина Александровна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74" w:rsidRDefault="00CA2A74" w:rsidP="00CA2A74">
            <w:pPr>
              <w:jc w:val="center"/>
            </w:pPr>
            <w:r>
              <w:t>28.10.2024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74" w:rsidRDefault="00CA2A74" w:rsidP="00CA2A74">
            <w:pPr>
              <w:jc w:val="center"/>
            </w:pPr>
            <w:bookmarkStart w:id="0" w:name="_GoBack"/>
            <w:bookmarkEnd w:id="0"/>
            <w:r>
              <w:t>+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74" w:rsidRPr="00986004" w:rsidRDefault="00CA2A74" w:rsidP="00CA2A74">
            <w:pPr>
              <w:jc w:val="center"/>
            </w:pPr>
          </w:p>
        </w:tc>
      </w:tr>
    </w:tbl>
    <w:p w:rsidR="00CA2A74" w:rsidRDefault="00CA2A74" w:rsidP="00712B88"/>
    <w:p w:rsidR="00CA2A74" w:rsidRDefault="00CA2A74" w:rsidP="00712B88"/>
    <w:p w:rsidR="00CA2A74" w:rsidRDefault="00CA2A74" w:rsidP="00712B88"/>
    <w:p w:rsidR="00CA2A74" w:rsidRDefault="00CA2A74" w:rsidP="00712B88"/>
    <w:p w:rsidR="00CA2A74" w:rsidRDefault="00CA2A74" w:rsidP="00712B88"/>
    <w:p w:rsidR="00CA2A74" w:rsidRDefault="00CA2A74" w:rsidP="00712B88"/>
    <w:p w:rsidR="00CA2A74" w:rsidRDefault="00CA2A74" w:rsidP="00712B88"/>
    <w:p w:rsidR="00CA2A74" w:rsidRDefault="00CA2A74" w:rsidP="00712B88"/>
    <w:p w:rsidR="00CA2A74" w:rsidRDefault="00CA2A74" w:rsidP="00712B88"/>
    <w:p w:rsidR="00CA2A74" w:rsidRDefault="00CA2A74" w:rsidP="00712B88"/>
    <w:p w:rsidR="00CA2A74" w:rsidRDefault="00CA2A74" w:rsidP="00712B88"/>
    <w:p w:rsidR="00CA2A74" w:rsidRDefault="00CA2A74" w:rsidP="00712B88"/>
    <w:p w:rsidR="00CA2A74" w:rsidRDefault="00CA2A74" w:rsidP="00712B88"/>
    <w:p w:rsidR="00CA2A74" w:rsidRDefault="00CA2A74" w:rsidP="00712B88"/>
    <w:p w:rsidR="00CB5349" w:rsidRDefault="00CA2A74" w:rsidP="00712B88">
      <w:r>
        <w:t xml:space="preserve">        Приказ на 1 листе</w:t>
      </w:r>
    </w:p>
    <w:p w:rsidR="00CA2A74" w:rsidRDefault="00CA2A74" w:rsidP="00712B88"/>
    <w:p w:rsidR="00CA2A74" w:rsidRDefault="00CA2A74" w:rsidP="00712B88"/>
    <w:p w:rsidR="00CA2A74" w:rsidRDefault="00CA2A74" w:rsidP="00712B88"/>
    <w:p w:rsidR="00CA2A74" w:rsidRDefault="00CA2A74" w:rsidP="00712B88"/>
    <w:p w:rsidR="00CA2A74" w:rsidRDefault="00CA2A74" w:rsidP="00712B88"/>
    <w:p w:rsidR="00CA2A74" w:rsidRDefault="00CA2A74" w:rsidP="00712B88"/>
    <w:p w:rsidR="00CA2A74" w:rsidRDefault="00CA2A74" w:rsidP="00712B88"/>
    <w:p w:rsidR="00CA2A74" w:rsidRDefault="00CA2A74" w:rsidP="00712B88"/>
    <w:p w:rsidR="00CA2A74" w:rsidRDefault="00CA2A74" w:rsidP="00712B88"/>
    <w:p w:rsidR="00CA2A74" w:rsidRDefault="00CA2A74" w:rsidP="00712B88"/>
    <w:p w:rsidR="00CA2A74" w:rsidRDefault="00CA2A74" w:rsidP="00712B88"/>
    <w:p w:rsidR="00CA2A74" w:rsidRDefault="00CA2A74" w:rsidP="00712B88"/>
    <w:p w:rsidR="00CA2A74" w:rsidRDefault="00CA2A74" w:rsidP="00712B88"/>
    <w:p w:rsidR="00CA2A74" w:rsidRDefault="00CA2A74" w:rsidP="00712B88"/>
    <w:p w:rsidR="00CA2A74" w:rsidRDefault="00CA2A74" w:rsidP="00712B88"/>
    <w:p w:rsidR="00CA2A74" w:rsidRDefault="00CA2A74" w:rsidP="00712B88"/>
    <w:p w:rsidR="00CA2A74" w:rsidRDefault="00CA2A74" w:rsidP="00712B88"/>
    <w:p w:rsidR="00CA2A74" w:rsidRDefault="00CA2A74" w:rsidP="00712B88"/>
    <w:p w:rsidR="00CA2A74" w:rsidRDefault="00CA2A74" w:rsidP="00712B88"/>
    <w:p w:rsidR="00CA2A74" w:rsidRDefault="00CA2A74" w:rsidP="00712B88"/>
    <w:p w:rsidR="00CA2A74" w:rsidRDefault="00CA2A74" w:rsidP="00712B88"/>
    <w:p w:rsidR="00CA2A74" w:rsidRDefault="00CA2A74" w:rsidP="00712B88"/>
    <w:p w:rsidR="00CA2A74" w:rsidRPr="00CA2A74" w:rsidRDefault="00CA2A74" w:rsidP="00712B88">
      <w:pPr>
        <w:rPr>
          <w:sz w:val="20"/>
          <w:szCs w:val="20"/>
        </w:rPr>
      </w:pPr>
      <w:r>
        <w:t xml:space="preserve">         </w:t>
      </w:r>
      <w:r w:rsidRPr="00CA2A74">
        <w:rPr>
          <w:sz w:val="20"/>
          <w:szCs w:val="20"/>
        </w:rPr>
        <w:t>О.С. Панова</w:t>
      </w:r>
    </w:p>
    <w:p w:rsidR="00CA2A74" w:rsidRPr="00CA2A74" w:rsidRDefault="00CA2A74" w:rsidP="00712B88">
      <w:pPr>
        <w:rPr>
          <w:sz w:val="20"/>
          <w:szCs w:val="20"/>
        </w:rPr>
      </w:pPr>
      <w:r w:rsidRPr="00CA2A74">
        <w:rPr>
          <w:sz w:val="20"/>
          <w:szCs w:val="20"/>
        </w:rPr>
        <w:t xml:space="preserve">        </w:t>
      </w:r>
      <w:r>
        <w:rPr>
          <w:sz w:val="20"/>
          <w:szCs w:val="20"/>
        </w:rPr>
        <w:t xml:space="preserve">    </w:t>
      </w:r>
      <w:r w:rsidRPr="00CA2A74">
        <w:rPr>
          <w:sz w:val="20"/>
          <w:szCs w:val="20"/>
        </w:rPr>
        <w:t xml:space="preserve"> 18-224</w:t>
      </w:r>
    </w:p>
    <w:sectPr w:rsidR="00CA2A74" w:rsidRPr="00CA2A74" w:rsidSect="00EE2F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2A74" w:rsidRDefault="00CA2A74">
      <w:r>
        <w:separator/>
      </w:r>
    </w:p>
  </w:endnote>
  <w:endnote w:type="continuationSeparator" w:id="0">
    <w:p w:rsidR="00CA2A74" w:rsidRDefault="00CA2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2A74" w:rsidRDefault="00CA2A7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2A74" w:rsidRPr="00CA2A74" w:rsidRDefault="00CA2A74" w:rsidP="00CA2A74">
    <w:pPr>
      <w:pStyle w:val="a5"/>
      <w:jc w:val="center"/>
      <w:rPr>
        <w:rFonts w:ascii="Arial" w:hAnsi="Arial" w:cs="Arial"/>
        <w:sz w:val="20"/>
      </w:rPr>
    </w:pPr>
    <w:r w:rsidRPr="00CA2A74">
      <w:rPr>
        <w:rFonts w:ascii="Arial" w:hAnsi="Arial" w:cs="Arial"/>
        <w:sz w:val="20"/>
      </w:rPr>
      <w:t>Лист согласования сформирован -  28.10.2024. Электронное согласование проведено в СЭД-Регион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2A74" w:rsidRDefault="00CA2A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2A74" w:rsidRDefault="00CA2A74">
      <w:r>
        <w:separator/>
      </w:r>
    </w:p>
  </w:footnote>
  <w:footnote w:type="continuationSeparator" w:id="0">
    <w:p w:rsidR="00CA2A74" w:rsidRDefault="00CA2A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2A74" w:rsidRDefault="00CA2A7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2A74" w:rsidRDefault="00CA2A7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2A74" w:rsidRDefault="00CA2A7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BD0E53"/>
    <w:multiLevelType w:val="singleLevel"/>
    <w:tmpl w:val="D5BC4BB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2A74"/>
    <w:rsid w:val="0000407B"/>
    <w:rsid w:val="00055C2D"/>
    <w:rsid w:val="000C12ED"/>
    <w:rsid w:val="000D279C"/>
    <w:rsid w:val="000E73E3"/>
    <w:rsid w:val="000F251B"/>
    <w:rsid w:val="001D79F7"/>
    <w:rsid w:val="00231944"/>
    <w:rsid w:val="00277433"/>
    <w:rsid w:val="00287EF1"/>
    <w:rsid w:val="002B01C2"/>
    <w:rsid w:val="00317904"/>
    <w:rsid w:val="00341AF5"/>
    <w:rsid w:val="003D243C"/>
    <w:rsid w:val="0041141A"/>
    <w:rsid w:val="00423A7A"/>
    <w:rsid w:val="00496AD1"/>
    <w:rsid w:val="004B0ECF"/>
    <w:rsid w:val="004B4AD9"/>
    <w:rsid w:val="005D4784"/>
    <w:rsid w:val="00647004"/>
    <w:rsid w:val="007005FD"/>
    <w:rsid w:val="00706BE9"/>
    <w:rsid w:val="00706CFD"/>
    <w:rsid w:val="00712B88"/>
    <w:rsid w:val="007B2FF3"/>
    <w:rsid w:val="007D345D"/>
    <w:rsid w:val="00833C5A"/>
    <w:rsid w:val="008C6FA9"/>
    <w:rsid w:val="008F107B"/>
    <w:rsid w:val="00900286"/>
    <w:rsid w:val="009134CE"/>
    <w:rsid w:val="009974E8"/>
    <w:rsid w:val="009E0054"/>
    <w:rsid w:val="009E11EF"/>
    <w:rsid w:val="00A171E2"/>
    <w:rsid w:val="00B32DA4"/>
    <w:rsid w:val="00B870FB"/>
    <w:rsid w:val="00BD3DDF"/>
    <w:rsid w:val="00C102BD"/>
    <w:rsid w:val="00C2271B"/>
    <w:rsid w:val="00C36220"/>
    <w:rsid w:val="00CA2A74"/>
    <w:rsid w:val="00CB5349"/>
    <w:rsid w:val="00CB6333"/>
    <w:rsid w:val="00D81CEC"/>
    <w:rsid w:val="00DB2A03"/>
    <w:rsid w:val="00DC2468"/>
    <w:rsid w:val="00DD1ED8"/>
    <w:rsid w:val="00DE5125"/>
    <w:rsid w:val="00E43936"/>
    <w:rsid w:val="00E9623F"/>
    <w:rsid w:val="00EE067F"/>
    <w:rsid w:val="00EE2F85"/>
    <w:rsid w:val="00EF7921"/>
    <w:rsid w:val="00F20497"/>
    <w:rsid w:val="00F244D5"/>
    <w:rsid w:val="00F25FFA"/>
    <w:rsid w:val="00F3783A"/>
    <w:rsid w:val="00F72F73"/>
    <w:rsid w:val="00FD3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22112B-D9FD-4AF6-B00B-C3247A12D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1E2"/>
    <w:rPr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171E2"/>
    <w:pPr>
      <w:spacing w:after="120"/>
    </w:pPr>
  </w:style>
  <w:style w:type="paragraph" w:styleId="a4">
    <w:name w:val="header"/>
    <w:basedOn w:val="a"/>
    <w:rsid w:val="00A171E2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171E2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833C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7724-01-335\AppData\Roaming\Microsoft\&#1064;&#1072;&#1073;&#1083;&#1086;&#1085;&#1099;\ListSoglasovaniya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53A10-118D-413C-B85F-BF723EF0D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ListSoglasovaniya</Template>
  <TotalTime>4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07.01.2. Лист рассылки приказа/распоряжения</dc:subject>
  <dc:creator>Панова Ольга Сергеевна</dc:creator>
  <cp:keywords/>
  <cp:lastModifiedBy>Панова Ольга Сергеевна</cp:lastModifiedBy>
  <cp:revision>2</cp:revision>
  <cp:lastPrinted>2005-06-17T06:22:00Z</cp:lastPrinted>
  <dcterms:created xsi:type="dcterms:W3CDTF">2024-10-28T13:24:00Z</dcterms:created>
  <dcterms:modified xsi:type="dcterms:W3CDTF">2024-10-29T07:19:00Z</dcterms:modified>
</cp:coreProperties>
</file>